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7CC4A" w14:textId="75C8C5EA" w:rsidR="00A57D88" w:rsidRDefault="00A57D88" w:rsidP="00A57D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552665">
        <w:rPr>
          <w:b/>
          <w:noProof/>
          <w:sz w:val="24"/>
        </w:rPr>
        <w:t>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57704" w:rsidRPr="00EB24C7">
        <w:rPr>
          <w:rFonts w:cs="Arial"/>
          <w:b/>
          <w:bCs/>
          <w:sz w:val="26"/>
          <w:szCs w:val="26"/>
        </w:rPr>
        <w:t>S3-23</w:t>
      </w:r>
      <w:r w:rsidR="00F35656" w:rsidRPr="00EB24C7">
        <w:rPr>
          <w:rFonts w:cs="Arial"/>
          <w:b/>
          <w:bCs/>
          <w:sz w:val="26"/>
          <w:szCs w:val="26"/>
        </w:rPr>
        <w:t>51</w:t>
      </w:r>
      <w:r w:rsidR="00DE2E4C">
        <w:rPr>
          <w:rFonts w:cs="Arial"/>
          <w:b/>
          <w:bCs/>
          <w:sz w:val="26"/>
          <w:szCs w:val="26"/>
        </w:rPr>
        <w:t>09</w:t>
      </w:r>
    </w:p>
    <w:p w14:paraId="35F0D332" w14:textId="7A60C57D" w:rsidR="00B97703" w:rsidRDefault="00830839">
      <w:pPr>
        <w:rPr>
          <w:rFonts w:ascii="Arial" w:hAnsi="Arial" w:cs="Arial"/>
        </w:rPr>
      </w:pPr>
      <w:r w:rsidRPr="00830839">
        <w:rPr>
          <w:rFonts w:ascii="Arial" w:hAnsi="Arial"/>
          <w:b/>
          <w:sz w:val="24"/>
        </w:rPr>
        <w:t>Chicago, US, 6 - 10 November 2023</w:t>
      </w:r>
    </w:p>
    <w:p w14:paraId="72E2ED64" w14:textId="0FF8159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30839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0A3F26">
        <w:rPr>
          <w:rFonts w:ascii="Arial" w:hAnsi="Arial" w:cs="Arial"/>
          <w:b/>
          <w:sz w:val="22"/>
          <w:szCs w:val="22"/>
        </w:rPr>
        <w:t>NSWO support in SNPN using CH AAA server</w:t>
      </w:r>
    </w:p>
    <w:p w14:paraId="06BA196E" w14:textId="7F169B4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30839">
        <w:rPr>
          <w:rFonts w:ascii="Arial" w:hAnsi="Arial" w:cs="Arial"/>
          <w:b/>
          <w:bCs/>
          <w:sz w:val="22"/>
          <w:szCs w:val="22"/>
        </w:rPr>
        <w:t>S2-2311815 / S3-234485</w:t>
      </w:r>
    </w:p>
    <w:p w14:paraId="2C6E4D6E" w14:textId="3E1CD77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3F26" w:rsidRPr="00105DC1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1E9D3ED8" w14:textId="2F8B882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705D9AF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0A3F26">
        <w:rPr>
          <w:rFonts w:ascii="Arial" w:hAnsi="Arial" w:cs="Arial"/>
          <w:b/>
          <w:sz w:val="22"/>
          <w:szCs w:val="22"/>
        </w:rPr>
        <w:t>SA3</w:t>
      </w:r>
    </w:p>
    <w:p w14:paraId="2548326B" w14:textId="068BE0E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3F26">
        <w:rPr>
          <w:rFonts w:ascii="Arial" w:hAnsi="Arial" w:cs="Arial"/>
          <w:b/>
          <w:bCs/>
          <w:sz w:val="22"/>
          <w:szCs w:val="22"/>
        </w:rPr>
        <w:t>SA2</w:t>
      </w:r>
    </w:p>
    <w:p w14:paraId="5DC2ED77" w14:textId="6538EA1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30839">
        <w:rPr>
          <w:rFonts w:ascii="Arial" w:hAnsi="Arial" w:cs="Arial"/>
          <w:b/>
          <w:bCs/>
          <w:sz w:val="22"/>
          <w:szCs w:val="22"/>
        </w:rPr>
        <w:t>CT1, CT4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17D8F9C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3F26">
        <w:rPr>
          <w:rFonts w:ascii="Arial" w:hAnsi="Arial" w:cs="Arial"/>
          <w:b/>
          <w:bCs/>
          <w:sz w:val="22"/>
          <w:szCs w:val="22"/>
        </w:rPr>
        <w:t>Tao Wan</w:t>
      </w:r>
      <w:r w:rsidR="009C1448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2F9E069A" w14:textId="673C962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A3F26">
        <w:rPr>
          <w:rFonts w:ascii="Arial" w:hAnsi="Arial" w:cs="Arial"/>
          <w:b/>
          <w:bCs/>
          <w:sz w:val="22"/>
          <w:szCs w:val="22"/>
        </w:rPr>
        <w:t>t.wan@cablelabs.com</w:t>
      </w:r>
    </w:p>
    <w:p w14:paraId="5C701869" w14:textId="1A58FB8F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6CA5B660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35669" w:rsidRPr="00EB24C7">
        <w:rPr>
          <w:rFonts w:ascii="Arial" w:hAnsi="Arial" w:cs="Arial"/>
          <w:b/>
          <w:bCs/>
        </w:rPr>
        <w:t>S3-23</w:t>
      </w:r>
      <w:r w:rsidR="00C60F3A" w:rsidRPr="00EB24C7">
        <w:rPr>
          <w:rFonts w:ascii="Arial" w:hAnsi="Arial" w:cs="Arial"/>
          <w:b/>
          <w:bCs/>
        </w:rPr>
        <w:t>5077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1964E8D" w14:textId="3F5ED1E9" w:rsidR="00F66FE8" w:rsidRPr="00EB24C7" w:rsidRDefault="00F66FE8" w:rsidP="000A3F26">
      <w:pPr>
        <w:rPr>
          <w:bCs/>
          <w:lang w:eastAsia="zh-CN"/>
        </w:rPr>
      </w:pPr>
      <w:r w:rsidRPr="00EB24C7">
        <w:rPr>
          <w:bCs/>
        </w:rPr>
        <w:t xml:space="preserve">SA3 thanks SA2 for the </w:t>
      </w:r>
      <w:proofErr w:type="gramStart"/>
      <w:r w:rsidRPr="00EB24C7">
        <w:rPr>
          <w:bCs/>
        </w:rPr>
        <w:t>reply</w:t>
      </w:r>
      <w:proofErr w:type="gramEnd"/>
      <w:r w:rsidRPr="00EB24C7">
        <w:rPr>
          <w:bCs/>
        </w:rPr>
        <w:t xml:space="preserve"> LS. SA3 has taken SA2 comments into consideration and </w:t>
      </w:r>
      <w:r w:rsidR="00C60F3A" w:rsidRPr="00EB24C7">
        <w:rPr>
          <w:rFonts w:hint="eastAsia"/>
          <w:bCs/>
          <w:lang w:eastAsia="zh-CN"/>
        </w:rPr>
        <w:t>agree</w:t>
      </w:r>
      <w:r w:rsidR="00C60F3A" w:rsidRPr="00EB24C7">
        <w:rPr>
          <w:bCs/>
          <w:lang w:val="en-US" w:eastAsia="zh-CN"/>
        </w:rPr>
        <w:t>d</w:t>
      </w:r>
      <w:r w:rsidRPr="00EB24C7">
        <w:rPr>
          <w:bCs/>
        </w:rPr>
        <w:t xml:space="preserve"> the </w:t>
      </w:r>
      <w:r w:rsidR="005E11B6" w:rsidRPr="00EB24C7">
        <w:rPr>
          <w:bCs/>
        </w:rPr>
        <w:t>attached</w:t>
      </w:r>
      <w:r w:rsidRPr="00EB24C7">
        <w:rPr>
          <w:bCs/>
        </w:rPr>
        <w:t xml:space="preserve"> </w:t>
      </w:r>
      <w:r w:rsidR="005E11B6" w:rsidRPr="00EB24C7">
        <w:rPr>
          <w:bCs/>
        </w:rPr>
        <w:t xml:space="preserve">SA3 </w:t>
      </w:r>
      <w:r w:rsidRPr="00EB24C7">
        <w:rPr>
          <w:bCs/>
        </w:rPr>
        <w:t>CR (S3-</w:t>
      </w:r>
      <w:r w:rsidR="00C60F3A" w:rsidRPr="00EB24C7">
        <w:rPr>
          <w:bCs/>
        </w:rPr>
        <w:t>235077</w:t>
      </w:r>
      <w:r w:rsidRPr="00EB24C7">
        <w:rPr>
          <w:bCs/>
        </w:rPr>
        <w:t xml:space="preserve">). </w:t>
      </w:r>
    </w:p>
    <w:p w14:paraId="2720F993" w14:textId="46F9A6AC" w:rsidR="0069624B" w:rsidRPr="00EB24C7" w:rsidRDefault="0069624B" w:rsidP="000A3F26">
      <w:pPr>
        <w:rPr>
          <w:bCs/>
        </w:rPr>
      </w:pPr>
      <w:r w:rsidRPr="00EB24C7">
        <w:rPr>
          <w:bCs/>
        </w:rPr>
        <w:t xml:space="preserve">Regarding SA2 question on decorated NAI, SA3 does not have </w:t>
      </w:r>
      <w:r w:rsidR="00C60F3A" w:rsidRPr="00EB24C7">
        <w:rPr>
          <w:bCs/>
        </w:rPr>
        <w:t>any additional feedback</w:t>
      </w:r>
      <w:r w:rsidRPr="00EB24C7">
        <w:rPr>
          <w:bCs/>
        </w:rPr>
        <w:t xml:space="preserve">. </w:t>
      </w:r>
    </w:p>
    <w:p w14:paraId="697D583E" w14:textId="343AFAF1" w:rsidR="00B97703" w:rsidRPr="00EB24C7" w:rsidRDefault="000A3F26" w:rsidP="000F6242">
      <w:pPr>
        <w:rPr>
          <w:bCs/>
        </w:rPr>
      </w:pPr>
      <w:r w:rsidRPr="00EB24C7">
        <w:rPr>
          <w:bCs/>
        </w:rPr>
        <w:t xml:space="preserve">SA3 kindly asks SA2 </w:t>
      </w:r>
      <w:r w:rsidR="009C1448" w:rsidRPr="00EB24C7">
        <w:rPr>
          <w:bCs/>
        </w:rPr>
        <w:t xml:space="preserve">to </w:t>
      </w:r>
      <w:r w:rsidR="00552665" w:rsidRPr="00EB24C7">
        <w:rPr>
          <w:bCs/>
        </w:rPr>
        <w:t xml:space="preserve">take the above information into consideration and update TS 23.501 accordingly.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1BFF5D6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A3F26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066613F7" w14:textId="4EBD6123" w:rsidR="00B97703" w:rsidRPr="002E3047" w:rsidRDefault="00B97703" w:rsidP="002E3047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A3F26" w:rsidRPr="00EB24C7">
        <w:t xml:space="preserve">SA3 kindly asks SA2 to </w:t>
      </w:r>
      <w:r w:rsidR="00552665" w:rsidRPr="00EB24C7">
        <w:t>take the above feedback into consideration and update TS 23.501 accordingly</w:t>
      </w:r>
      <w:r w:rsidR="00C35669" w:rsidRPr="00EB24C7">
        <w:t>.</w:t>
      </w:r>
      <w:r w:rsidR="000A3F26" w:rsidRPr="00EB24C7">
        <w:t xml:space="preserve"> 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DB64693" w14:textId="03782AC9" w:rsidR="005B6433" w:rsidRDefault="00C17229" w:rsidP="002F1940">
      <w:r>
        <w:t>SA3#11</w:t>
      </w:r>
      <w:r w:rsidR="00552665">
        <w:t>5</w:t>
      </w:r>
      <w:r>
        <w:tab/>
      </w:r>
      <w:r w:rsidR="00552665">
        <w:t>26 February</w:t>
      </w:r>
      <w:r>
        <w:t xml:space="preserve"> -1 </w:t>
      </w:r>
      <w:r w:rsidR="00552665">
        <w:t>March</w:t>
      </w:r>
      <w:r>
        <w:t xml:space="preserve"> 202</w:t>
      </w:r>
      <w:r w:rsidR="00552665">
        <w:t>4</w:t>
      </w:r>
      <w:r>
        <w:tab/>
      </w:r>
      <w:r w:rsidR="00552665">
        <w:t>Athens, Greece</w:t>
      </w:r>
    </w:p>
    <w:p w14:paraId="6EEA7FDB" w14:textId="2B23B825" w:rsidR="00E003DF" w:rsidRPr="00074D3C" w:rsidRDefault="00E003DF" w:rsidP="002F1940">
      <w:r>
        <w:t>SA3#11</w:t>
      </w:r>
      <w:r w:rsidR="00552665">
        <w:t>6</w:t>
      </w:r>
      <w:r>
        <w:tab/>
      </w:r>
      <w:r w:rsidR="009E0B14">
        <w:t>2</w:t>
      </w:r>
      <w:r w:rsidR="00552665">
        <w:t>0</w:t>
      </w:r>
      <w:r w:rsidR="009E0B14">
        <w:t xml:space="preserve"> -2</w:t>
      </w:r>
      <w:r w:rsidR="00552665">
        <w:t>4</w:t>
      </w:r>
      <w:r w:rsidR="009E0B14">
        <w:t xml:space="preserve"> </w:t>
      </w:r>
      <w:r w:rsidR="00552665">
        <w:t>May</w:t>
      </w:r>
      <w:r w:rsidR="009E0B14">
        <w:t xml:space="preserve"> 2024</w:t>
      </w:r>
      <w:r w:rsidR="009E0B14">
        <w:tab/>
      </w:r>
      <w:r w:rsidR="00552665">
        <w:tab/>
      </w:r>
      <w:r w:rsidR="00552665">
        <w:tab/>
        <w:t>Korea</w:t>
      </w:r>
    </w:p>
    <w:p w14:paraId="054FEDCB" w14:textId="77777777" w:rsidR="006052AD" w:rsidRPr="00074D3C" w:rsidRDefault="006052AD" w:rsidP="002F1940"/>
    <w:sectPr w:rsidR="006052AD" w:rsidRPr="00074D3C" w:rsidSect="00F239F7">
      <w:footerReference w:type="even" r:id="rId8"/>
      <w:footerReference w:type="default" r:id="rId9"/>
      <w:footerReference w:type="first" r:id="rId10"/>
      <w:pgSz w:w="11907" w:h="16840" w:code="9"/>
      <w:pgMar w:top="1021" w:right="1021" w:bottom="900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08EE1A" w14:textId="77777777" w:rsidR="00554882" w:rsidRDefault="00554882">
      <w:pPr>
        <w:spacing w:after="0"/>
      </w:pPr>
      <w:r>
        <w:separator/>
      </w:r>
    </w:p>
  </w:endnote>
  <w:endnote w:type="continuationSeparator" w:id="0">
    <w:p w14:paraId="03A2C3DC" w14:textId="77777777" w:rsidR="00554882" w:rsidRDefault="0055488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4122D" w14:textId="3029E2BC" w:rsidR="00AD5413" w:rsidRDefault="00AD54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8DDAF" w14:textId="575D44EB" w:rsidR="00AD5413" w:rsidRDefault="00AD541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0EB36" w14:textId="556323B2" w:rsidR="00AD5413" w:rsidRDefault="00AD54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6D1CAB" w14:textId="77777777" w:rsidR="00554882" w:rsidRDefault="00554882">
      <w:pPr>
        <w:spacing w:after="0"/>
      </w:pPr>
      <w:r>
        <w:separator/>
      </w:r>
    </w:p>
  </w:footnote>
  <w:footnote w:type="continuationSeparator" w:id="0">
    <w:p w14:paraId="67BA3A9B" w14:textId="77777777" w:rsidR="00554882" w:rsidRDefault="0055488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67FA7"/>
    <w:rsid w:val="00074D3C"/>
    <w:rsid w:val="00080BCD"/>
    <w:rsid w:val="000A3F26"/>
    <w:rsid w:val="000A6FCD"/>
    <w:rsid w:val="000B21DF"/>
    <w:rsid w:val="000C7946"/>
    <w:rsid w:val="000E6116"/>
    <w:rsid w:val="000F6242"/>
    <w:rsid w:val="00103FF1"/>
    <w:rsid w:val="00105DC1"/>
    <w:rsid w:val="00196B59"/>
    <w:rsid w:val="001A14F2"/>
    <w:rsid w:val="001B3A86"/>
    <w:rsid w:val="001B763F"/>
    <w:rsid w:val="001F3BEB"/>
    <w:rsid w:val="001F3EE0"/>
    <w:rsid w:val="00220060"/>
    <w:rsid w:val="00226381"/>
    <w:rsid w:val="00235B66"/>
    <w:rsid w:val="002473B2"/>
    <w:rsid w:val="002869FE"/>
    <w:rsid w:val="002E01C1"/>
    <w:rsid w:val="002E3047"/>
    <w:rsid w:val="002F1940"/>
    <w:rsid w:val="00322204"/>
    <w:rsid w:val="00383545"/>
    <w:rsid w:val="00391412"/>
    <w:rsid w:val="003C06D2"/>
    <w:rsid w:val="003F5E20"/>
    <w:rsid w:val="00404477"/>
    <w:rsid w:val="00417785"/>
    <w:rsid w:val="0043177A"/>
    <w:rsid w:val="00433500"/>
    <w:rsid w:val="00433F71"/>
    <w:rsid w:val="0043559E"/>
    <w:rsid w:val="00440D43"/>
    <w:rsid w:val="00441B3A"/>
    <w:rsid w:val="00470B44"/>
    <w:rsid w:val="00470DF6"/>
    <w:rsid w:val="00471484"/>
    <w:rsid w:val="00490D22"/>
    <w:rsid w:val="004E3939"/>
    <w:rsid w:val="00521522"/>
    <w:rsid w:val="00526DDD"/>
    <w:rsid w:val="00526F82"/>
    <w:rsid w:val="00552665"/>
    <w:rsid w:val="00554882"/>
    <w:rsid w:val="005B6433"/>
    <w:rsid w:val="005D5536"/>
    <w:rsid w:val="005E11B6"/>
    <w:rsid w:val="005E2297"/>
    <w:rsid w:val="006052AD"/>
    <w:rsid w:val="0069624B"/>
    <w:rsid w:val="0073766B"/>
    <w:rsid w:val="00757704"/>
    <w:rsid w:val="007840C2"/>
    <w:rsid w:val="00784BB0"/>
    <w:rsid w:val="007C3272"/>
    <w:rsid w:val="007F4F92"/>
    <w:rsid w:val="00830839"/>
    <w:rsid w:val="008758B0"/>
    <w:rsid w:val="008D772F"/>
    <w:rsid w:val="00901C28"/>
    <w:rsid w:val="00914CD1"/>
    <w:rsid w:val="009422CB"/>
    <w:rsid w:val="009603F6"/>
    <w:rsid w:val="009963AC"/>
    <w:rsid w:val="0099764C"/>
    <w:rsid w:val="009C01E1"/>
    <w:rsid w:val="009C1448"/>
    <w:rsid w:val="009E0B14"/>
    <w:rsid w:val="00A455B0"/>
    <w:rsid w:val="00A57D88"/>
    <w:rsid w:val="00A70448"/>
    <w:rsid w:val="00AA4FF3"/>
    <w:rsid w:val="00AD5413"/>
    <w:rsid w:val="00AE1B3E"/>
    <w:rsid w:val="00B26C3F"/>
    <w:rsid w:val="00B35644"/>
    <w:rsid w:val="00B7524E"/>
    <w:rsid w:val="00B94740"/>
    <w:rsid w:val="00B97703"/>
    <w:rsid w:val="00BA3D66"/>
    <w:rsid w:val="00BE1633"/>
    <w:rsid w:val="00C04BFC"/>
    <w:rsid w:val="00C17229"/>
    <w:rsid w:val="00C35669"/>
    <w:rsid w:val="00C60F3A"/>
    <w:rsid w:val="00C764D3"/>
    <w:rsid w:val="00C80FF3"/>
    <w:rsid w:val="00CB2B16"/>
    <w:rsid w:val="00CF6087"/>
    <w:rsid w:val="00D13D03"/>
    <w:rsid w:val="00D14BB6"/>
    <w:rsid w:val="00D33624"/>
    <w:rsid w:val="00D85670"/>
    <w:rsid w:val="00DE2E4C"/>
    <w:rsid w:val="00E003DF"/>
    <w:rsid w:val="00E2241D"/>
    <w:rsid w:val="00E71C4F"/>
    <w:rsid w:val="00E80DD4"/>
    <w:rsid w:val="00EB24C7"/>
    <w:rsid w:val="00F239F7"/>
    <w:rsid w:val="00F25496"/>
    <w:rsid w:val="00F35656"/>
    <w:rsid w:val="00F667CF"/>
    <w:rsid w:val="00F66FE8"/>
    <w:rsid w:val="00F803BE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9C14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6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1003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Tao Wan</cp:lastModifiedBy>
  <cp:revision>6</cp:revision>
  <cp:lastPrinted>2002-04-23T08:10:00Z</cp:lastPrinted>
  <dcterms:created xsi:type="dcterms:W3CDTF">2023-11-10T17:42:00Z</dcterms:created>
  <dcterms:modified xsi:type="dcterms:W3CDTF">2023-11-10T20:23:00Z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a379b39-1dfe-4b10-9107-2172af90bdab_Enabled">
    <vt:lpwstr>true</vt:lpwstr>
  </property>
  <property fmtid="{D5CDD505-2E9C-101B-9397-08002B2CF9AE}" pid="3" name="MSIP_Label_7a379b39-1dfe-4b10-9107-2172af90bdab_SetDate">
    <vt:lpwstr>2023-11-10T17:41:28Z</vt:lpwstr>
  </property>
  <property fmtid="{D5CDD505-2E9C-101B-9397-08002B2CF9AE}" pid="4" name="MSIP_Label_7a379b39-1dfe-4b10-9107-2172af90bdab_Method">
    <vt:lpwstr>Privileged</vt:lpwstr>
  </property>
  <property fmtid="{D5CDD505-2E9C-101B-9397-08002B2CF9AE}" pid="5" name="MSIP_Label_7a379b39-1dfe-4b10-9107-2172af90bdab_Name">
    <vt:lpwstr>Third Party</vt:lpwstr>
  </property>
  <property fmtid="{D5CDD505-2E9C-101B-9397-08002B2CF9AE}" pid="6" name="MSIP_Label_7a379b39-1dfe-4b10-9107-2172af90bdab_SiteId">
    <vt:lpwstr>ce4fbcd1-1d81-4af0-ad0b-2998c441e160</vt:lpwstr>
  </property>
  <property fmtid="{D5CDD505-2E9C-101B-9397-08002B2CF9AE}" pid="7" name="MSIP_Label_7a379b39-1dfe-4b10-9107-2172af90bdab_ActionId">
    <vt:lpwstr>684fa468-cc41-4e92-b542-13e68b5ffeb9</vt:lpwstr>
  </property>
  <property fmtid="{D5CDD505-2E9C-101B-9397-08002B2CF9AE}" pid="8" name="MSIP_Label_7a379b39-1dfe-4b10-9107-2172af90bdab_ContentBits">
    <vt:lpwstr>0</vt:lpwstr>
  </property>
</Properties>
</file>